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8E2E5" w14:textId="77777777" w:rsidR="00E34F8E" w:rsidRDefault="00E34F8E" w:rsidP="00E34F8E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Henry SPRONG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6D955BF5" w14:textId="77777777" w:rsidR="00E34F8E" w:rsidRDefault="00E34F8E" w:rsidP="00E34F8E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15F5AE02" w14:textId="77777777" w:rsidR="00E34F8E" w:rsidRDefault="00E34F8E" w:rsidP="00E34F8E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D213AB4" w14:textId="77777777" w:rsidR="00E34F8E" w:rsidRDefault="00E34F8E" w:rsidP="00E34F8E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ED5B2CD" w14:textId="77777777" w:rsidR="00E34F8E" w:rsidRDefault="00E34F8E" w:rsidP="00E34F8E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77395124" w14:textId="77777777" w:rsidR="00E34F8E" w:rsidRDefault="00E34F8E" w:rsidP="00E34F8E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6CEAB6C8" w14:textId="77777777" w:rsidR="00E34F8E" w:rsidRDefault="00E34F8E" w:rsidP="00E34F8E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0372F54B" w14:textId="77777777" w:rsidR="00E34F8E" w:rsidRDefault="00E34F8E" w:rsidP="00E34F8E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C39019B" w14:textId="77777777" w:rsidR="00E34F8E" w:rsidRDefault="00E34F8E" w:rsidP="00E34F8E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1FF7C76" w14:textId="77777777" w:rsidR="00E34F8E" w:rsidRDefault="00E34F8E" w:rsidP="00E34F8E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24 October 2022</w:t>
      </w:r>
    </w:p>
    <w:p w14:paraId="633844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1FBE5" w14:textId="77777777" w:rsidR="00E34F8E" w:rsidRDefault="00E34F8E" w:rsidP="009139A6">
      <w:r>
        <w:separator/>
      </w:r>
    </w:p>
  </w:endnote>
  <w:endnote w:type="continuationSeparator" w:id="0">
    <w:p w14:paraId="52363F51" w14:textId="77777777" w:rsidR="00E34F8E" w:rsidRDefault="00E34F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621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0A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33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99D21" w14:textId="77777777" w:rsidR="00E34F8E" w:rsidRDefault="00E34F8E" w:rsidP="009139A6">
      <w:r>
        <w:separator/>
      </w:r>
    </w:p>
  </w:footnote>
  <w:footnote w:type="continuationSeparator" w:id="0">
    <w:p w14:paraId="6E6E902C" w14:textId="77777777" w:rsidR="00E34F8E" w:rsidRDefault="00E34F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38D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DDA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8A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F8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4F8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8D7F0"/>
  <w15:chartTrackingRefBased/>
  <w15:docId w15:val="{7FDA6E4E-6EE6-4657-A5EF-2BC892C2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F8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2022-11-30T20:44:00Z</dcterms:created>
  <dcterms:modified xsi:type="dcterms:W3CDTF">2022-11-30T20:44:00Z</dcterms:modified>
</cp:coreProperties>
</file>